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B6559" w14:textId="796C4C79" w:rsidR="004056DB" w:rsidRPr="004056DB" w:rsidRDefault="006410BB" w:rsidP="00C36FD8">
      <w:pPr>
        <w:pStyle w:val="Overskrift1"/>
        <w:numPr>
          <w:ilvl w:val="0"/>
          <w:numId w:val="0"/>
        </w:numPr>
        <w:rPr>
          <w:rFonts w:cs="Arial"/>
          <w:b w:val="0"/>
          <w:sz w:val="28"/>
          <w:szCs w:val="28"/>
        </w:rPr>
      </w:pPr>
      <w:bookmarkStart w:id="0" w:name="_Toc181031101"/>
      <w:r>
        <w:rPr>
          <w:rFonts w:cs="Arial"/>
          <w:b w:val="0"/>
          <w:sz w:val="28"/>
          <w:szCs w:val="28"/>
        </w:rPr>
        <w:t>D</w:t>
      </w:r>
      <w:r w:rsidR="008F359A">
        <w:rPr>
          <w:rFonts w:cs="Arial"/>
          <w:b w:val="0"/>
          <w:sz w:val="28"/>
          <w:szCs w:val="28"/>
        </w:rPr>
        <w:t xml:space="preserve">el </w:t>
      </w:r>
      <w:r w:rsidR="00D547F1">
        <w:rPr>
          <w:rFonts w:cs="Arial"/>
          <w:b w:val="0"/>
          <w:sz w:val="28"/>
          <w:szCs w:val="28"/>
        </w:rPr>
        <w:t>I</w:t>
      </w:r>
      <w:r w:rsidR="00F361A0">
        <w:rPr>
          <w:rFonts w:cs="Arial"/>
          <w:b w:val="0"/>
          <w:sz w:val="28"/>
          <w:szCs w:val="28"/>
        </w:rPr>
        <w:t xml:space="preserve"> - </w:t>
      </w:r>
      <w:r w:rsidR="00077165" w:rsidRPr="6D600760">
        <w:rPr>
          <w:rFonts w:cs="Arial"/>
          <w:b w:val="0"/>
          <w:sz w:val="28"/>
          <w:szCs w:val="28"/>
        </w:rPr>
        <w:t xml:space="preserve">VEDLEGG </w:t>
      </w:r>
      <w:r w:rsidR="00D547F1">
        <w:rPr>
          <w:rFonts w:cs="Arial"/>
          <w:b w:val="0"/>
          <w:sz w:val="28"/>
          <w:szCs w:val="28"/>
        </w:rPr>
        <w:t>5</w:t>
      </w:r>
      <w:r w:rsidR="003B4CA9">
        <w:rPr>
          <w:rFonts w:cs="Arial"/>
          <w:b w:val="0"/>
          <w:sz w:val="28"/>
          <w:szCs w:val="28"/>
        </w:rPr>
        <w:t xml:space="preserve"> -</w:t>
      </w:r>
      <w:r w:rsidR="0040192C">
        <w:rPr>
          <w:rFonts w:cs="Arial"/>
          <w:b w:val="0"/>
          <w:sz w:val="28"/>
          <w:szCs w:val="28"/>
        </w:rPr>
        <w:t xml:space="preserve"> </w:t>
      </w:r>
      <w:r w:rsidR="004056DB" w:rsidRPr="0D93D8CA">
        <w:rPr>
          <w:rFonts w:cs="Arial"/>
          <w:b w:val="0"/>
          <w:sz w:val="28"/>
          <w:szCs w:val="28"/>
        </w:rPr>
        <w:t>UNDERLEVERANDØRER</w:t>
      </w:r>
      <w:r w:rsidR="00F361A0">
        <w:rPr>
          <w:rFonts w:cs="Arial"/>
          <w:b w:val="0"/>
          <w:sz w:val="28"/>
          <w:szCs w:val="28"/>
        </w:rPr>
        <w:tab/>
      </w:r>
    </w:p>
    <w:p w14:paraId="7094C23F" w14:textId="410E2B50" w:rsidR="004056DB" w:rsidRPr="00CF3E47" w:rsidRDefault="00C27445" w:rsidP="00C27445">
      <w:pPr>
        <w:pStyle w:val="Overskrift1"/>
        <w:numPr>
          <w:ilvl w:val="0"/>
          <w:numId w:val="0"/>
        </w:numPr>
      </w:pPr>
      <w:r>
        <w:br/>
      </w:r>
      <w:r w:rsidR="004056DB" w:rsidRPr="004056DB">
        <w:t>Underleverandører</w:t>
      </w:r>
      <w:bookmarkEnd w:id="0"/>
    </w:p>
    <w:p w14:paraId="5C214DD6" w14:textId="3E1AB4D3" w:rsidR="00286C94" w:rsidRDefault="004056DB" w:rsidP="004056DB">
      <w:pPr>
        <w:pStyle w:val="Kontraktstil-nsb"/>
      </w:pPr>
      <w:r>
        <w:t>Under utførelse av kontrakten vil Leverandøren ben</w:t>
      </w:r>
      <w:r w:rsidR="00286C94">
        <w:t xml:space="preserve">ytte følgende underleverandører: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818"/>
        <w:gridCol w:w="2210"/>
        <w:gridCol w:w="2268"/>
      </w:tblGrid>
      <w:tr w:rsidR="00286C94" w:rsidRPr="004740AF" w14:paraId="021A2579" w14:textId="77777777" w:rsidTr="00E74660">
        <w:tc>
          <w:tcPr>
            <w:tcW w:w="3168" w:type="dxa"/>
            <w:shd w:val="clear" w:color="auto" w:fill="A0A0A0"/>
          </w:tcPr>
          <w:p w14:paraId="52A8FA82" w14:textId="77777777" w:rsidR="00286C94" w:rsidRPr="004740AF" w:rsidRDefault="00286C94" w:rsidP="004056DB">
            <w:pPr>
              <w:pStyle w:val="Kontraktstil-nsb"/>
              <w:rPr>
                <w:b/>
              </w:rPr>
            </w:pPr>
            <w:r w:rsidRPr="004740AF">
              <w:rPr>
                <w:b/>
              </w:rPr>
              <w:br/>
              <w:t>Navn og forretningsadresse</w:t>
            </w:r>
          </w:p>
        </w:tc>
        <w:tc>
          <w:tcPr>
            <w:tcW w:w="1818" w:type="dxa"/>
            <w:shd w:val="clear" w:color="auto" w:fill="A0A0A0"/>
          </w:tcPr>
          <w:p w14:paraId="7B7873AD" w14:textId="77777777" w:rsidR="00286C94" w:rsidRPr="004740AF" w:rsidRDefault="00286C94" w:rsidP="004056DB">
            <w:pPr>
              <w:pStyle w:val="Kontraktstil-nsb"/>
              <w:rPr>
                <w:b/>
              </w:rPr>
            </w:pPr>
            <w:r w:rsidRPr="004740AF">
              <w:rPr>
                <w:b/>
              </w:rPr>
              <w:t>Organisasjons-nummer</w:t>
            </w:r>
          </w:p>
        </w:tc>
        <w:tc>
          <w:tcPr>
            <w:tcW w:w="2210" w:type="dxa"/>
            <w:shd w:val="clear" w:color="auto" w:fill="A0A0A0"/>
          </w:tcPr>
          <w:p w14:paraId="45A1C73E" w14:textId="77777777" w:rsidR="00286C94" w:rsidRPr="004740AF" w:rsidRDefault="00286C94" w:rsidP="004056DB">
            <w:pPr>
              <w:pStyle w:val="Kontraktstil-nsb"/>
              <w:rPr>
                <w:b/>
              </w:rPr>
            </w:pPr>
            <w:r w:rsidRPr="004740AF">
              <w:rPr>
                <w:b/>
              </w:rPr>
              <w:t>Type underleveranse</w:t>
            </w:r>
          </w:p>
        </w:tc>
        <w:tc>
          <w:tcPr>
            <w:tcW w:w="2268" w:type="dxa"/>
            <w:shd w:val="clear" w:color="auto" w:fill="A0A0A0"/>
          </w:tcPr>
          <w:p w14:paraId="516EAE89" w14:textId="77777777" w:rsidR="00286C94" w:rsidRPr="004740AF" w:rsidRDefault="00286C94" w:rsidP="004056DB">
            <w:pPr>
              <w:pStyle w:val="Kontraktstil-nsb"/>
              <w:rPr>
                <w:b/>
              </w:rPr>
            </w:pPr>
            <w:r w:rsidRPr="004740AF">
              <w:rPr>
                <w:b/>
              </w:rPr>
              <w:t>Estimert omfang</w:t>
            </w:r>
            <w:r w:rsidRPr="004740AF">
              <w:rPr>
                <w:b/>
              </w:rPr>
              <w:br/>
              <w:t>(kr / % av total leveranse)</w:t>
            </w:r>
          </w:p>
        </w:tc>
      </w:tr>
      <w:tr w:rsidR="00286C94" w14:paraId="0A37501D" w14:textId="77777777" w:rsidTr="00E74660">
        <w:tc>
          <w:tcPr>
            <w:tcW w:w="3168" w:type="dxa"/>
          </w:tcPr>
          <w:p w14:paraId="5DAB6C7B" w14:textId="77777777" w:rsidR="00286C94" w:rsidRDefault="00286C94" w:rsidP="004056DB">
            <w:pPr>
              <w:pStyle w:val="Kontraktstil-nsb"/>
            </w:pPr>
          </w:p>
        </w:tc>
        <w:tc>
          <w:tcPr>
            <w:tcW w:w="1818" w:type="dxa"/>
          </w:tcPr>
          <w:p w14:paraId="02EB378F" w14:textId="77777777" w:rsidR="00286C94" w:rsidRDefault="00286C94" w:rsidP="004056DB">
            <w:pPr>
              <w:pStyle w:val="Kontraktstil-nsb"/>
            </w:pPr>
          </w:p>
        </w:tc>
        <w:tc>
          <w:tcPr>
            <w:tcW w:w="2210" w:type="dxa"/>
          </w:tcPr>
          <w:p w14:paraId="6A05A809" w14:textId="77777777" w:rsidR="00286C94" w:rsidRDefault="00286C94" w:rsidP="004056DB">
            <w:pPr>
              <w:pStyle w:val="Kontraktstil-nsb"/>
            </w:pPr>
          </w:p>
        </w:tc>
        <w:tc>
          <w:tcPr>
            <w:tcW w:w="2268" w:type="dxa"/>
          </w:tcPr>
          <w:p w14:paraId="5A39BBE3" w14:textId="77777777" w:rsidR="00286C94" w:rsidRDefault="00286C94" w:rsidP="004056DB">
            <w:pPr>
              <w:pStyle w:val="Kontraktstil-nsb"/>
            </w:pPr>
          </w:p>
        </w:tc>
      </w:tr>
      <w:tr w:rsidR="00286C94" w14:paraId="41C8F396" w14:textId="77777777" w:rsidTr="00E74660">
        <w:tc>
          <w:tcPr>
            <w:tcW w:w="3168" w:type="dxa"/>
          </w:tcPr>
          <w:p w14:paraId="72A3D3EC" w14:textId="77777777" w:rsidR="00286C94" w:rsidRDefault="00286C94" w:rsidP="004056DB">
            <w:pPr>
              <w:pStyle w:val="Kontraktstil-nsb"/>
            </w:pPr>
          </w:p>
        </w:tc>
        <w:tc>
          <w:tcPr>
            <w:tcW w:w="1818" w:type="dxa"/>
          </w:tcPr>
          <w:p w14:paraId="0D0B940D" w14:textId="77777777" w:rsidR="00286C94" w:rsidRDefault="00286C94" w:rsidP="004056DB">
            <w:pPr>
              <w:pStyle w:val="Kontraktstil-nsb"/>
            </w:pPr>
          </w:p>
        </w:tc>
        <w:tc>
          <w:tcPr>
            <w:tcW w:w="2210" w:type="dxa"/>
          </w:tcPr>
          <w:p w14:paraId="0E27B00A" w14:textId="77777777" w:rsidR="00286C94" w:rsidRDefault="00286C94" w:rsidP="004056DB">
            <w:pPr>
              <w:pStyle w:val="Kontraktstil-nsb"/>
            </w:pPr>
          </w:p>
        </w:tc>
        <w:tc>
          <w:tcPr>
            <w:tcW w:w="2268" w:type="dxa"/>
          </w:tcPr>
          <w:p w14:paraId="60061E4C" w14:textId="77777777" w:rsidR="00286C94" w:rsidRDefault="00286C94" w:rsidP="004056DB">
            <w:pPr>
              <w:pStyle w:val="Kontraktstil-nsb"/>
            </w:pPr>
          </w:p>
        </w:tc>
      </w:tr>
      <w:tr w:rsidR="00286C94" w14:paraId="44EAFD9C" w14:textId="77777777" w:rsidTr="00E74660">
        <w:tc>
          <w:tcPr>
            <w:tcW w:w="3168" w:type="dxa"/>
          </w:tcPr>
          <w:p w14:paraId="4B94D5A5" w14:textId="77777777" w:rsidR="00286C94" w:rsidRDefault="00286C94" w:rsidP="004056DB">
            <w:pPr>
              <w:pStyle w:val="Kontraktstil-nsb"/>
            </w:pPr>
          </w:p>
        </w:tc>
        <w:tc>
          <w:tcPr>
            <w:tcW w:w="1818" w:type="dxa"/>
          </w:tcPr>
          <w:p w14:paraId="3DEEC669" w14:textId="77777777" w:rsidR="00286C94" w:rsidRDefault="00286C94" w:rsidP="004056DB">
            <w:pPr>
              <w:pStyle w:val="Kontraktstil-nsb"/>
            </w:pPr>
          </w:p>
        </w:tc>
        <w:tc>
          <w:tcPr>
            <w:tcW w:w="2210" w:type="dxa"/>
          </w:tcPr>
          <w:p w14:paraId="3656B9AB" w14:textId="77777777" w:rsidR="00286C94" w:rsidRDefault="00286C94" w:rsidP="004056DB">
            <w:pPr>
              <w:pStyle w:val="Kontraktstil-nsb"/>
            </w:pPr>
          </w:p>
        </w:tc>
        <w:tc>
          <w:tcPr>
            <w:tcW w:w="2268" w:type="dxa"/>
          </w:tcPr>
          <w:p w14:paraId="45FB0818" w14:textId="77777777" w:rsidR="00286C94" w:rsidRDefault="00286C94" w:rsidP="004056DB">
            <w:pPr>
              <w:pStyle w:val="Kontraktstil-nsb"/>
            </w:pPr>
          </w:p>
        </w:tc>
      </w:tr>
    </w:tbl>
    <w:p w14:paraId="049F31CB" w14:textId="77777777" w:rsidR="00F51C90" w:rsidRDefault="00F51C90" w:rsidP="004056DB">
      <w:pPr>
        <w:pStyle w:val="Kontraktstil-nsb"/>
        <w:rPr>
          <w:lang w:val="fr-FR"/>
        </w:rPr>
      </w:pPr>
    </w:p>
    <w:p w14:paraId="53128261" w14:textId="77777777" w:rsidR="00F51C90" w:rsidRPr="00F51C90" w:rsidRDefault="00F51C90" w:rsidP="00F51C90">
      <w:pPr>
        <w:rPr>
          <w:lang w:eastAsia="nb-NO"/>
        </w:rPr>
      </w:pPr>
    </w:p>
    <w:p w14:paraId="62486C05" w14:textId="77777777" w:rsidR="00F51C90" w:rsidRPr="00F51C90" w:rsidRDefault="00F51C90" w:rsidP="00F51C90">
      <w:pPr>
        <w:rPr>
          <w:lang w:eastAsia="nb-NO"/>
        </w:rPr>
      </w:pPr>
    </w:p>
    <w:p w14:paraId="4101652C" w14:textId="77777777" w:rsidR="00F51C90" w:rsidRPr="00F51C90" w:rsidRDefault="00F51C90" w:rsidP="00F51C90">
      <w:pPr>
        <w:rPr>
          <w:lang w:eastAsia="nb-NO"/>
        </w:rPr>
      </w:pPr>
    </w:p>
    <w:p w14:paraId="4B99056E" w14:textId="77777777" w:rsidR="00F51C90" w:rsidRPr="00F51C90" w:rsidRDefault="00F51C90" w:rsidP="00F51C90">
      <w:pPr>
        <w:rPr>
          <w:lang w:eastAsia="nb-NO"/>
        </w:rPr>
      </w:pPr>
    </w:p>
    <w:p w14:paraId="1299C43A" w14:textId="77777777" w:rsidR="00F51C90" w:rsidRPr="00F51C90" w:rsidRDefault="00F51C90" w:rsidP="00F51C90">
      <w:pPr>
        <w:rPr>
          <w:lang w:eastAsia="nb-NO"/>
        </w:rPr>
      </w:pPr>
    </w:p>
    <w:p w14:paraId="4DDBEF00" w14:textId="77777777" w:rsidR="00F51C90" w:rsidRPr="00F51C90" w:rsidRDefault="00F51C90" w:rsidP="00F51C90">
      <w:pPr>
        <w:rPr>
          <w:lang w:eastAsia="nb-NO"/>
        </w:rPr>
      </w:pPr>
    </w:p>
    <w:p w14:paraId="3461D779" w14:textId="77777777" w:rsidR="00F51C90" w:rsidRPr="00F51C90" w:rsidRDefault="00F51C90" w:rsidP="00F51C90">
      <w:pPr>
        <w:rPr>
          <w:lang w:eastAsia="nb-NO"/>
        </w:rPr>
      </w:pPr>
    </w:p>
    <w:p w14:paraId="3CF2D8B6" w14:textId="77777777" w:rsidR="00F51C90" w:rsidRPr="00F51C90" w:rsidRDefault="00F51C90" w:rsidP="00F51C90">
      <w:pPr>
        <w:rPr>
          <w:lang w:eastAsia="nb-NO"/>
        </w:rPr>
      </w:pPr>
    </w:p>
    <w:p w14:paraId="0FB78278" w14:textId="77777777" w:rsidR="00F51C90" w:rsidRPr="00F51C90" w:rsidRDefault="00F51C90" w:rsidP="00F51C90">
      <w:pPr>
        <w:rPr>
          <w:lang w:eastAsia="nb-NO"/>
        </w:rPr>
      </w:pPr>
    </w:p>
    <w:p w14:paraId="1FC39945" w14:textId="77777777" w:rsidR="00F51C90" w:rsidRPr="00F51C90" w:rsidRDefault="00F51C90" w:rsidP="00F51C90">
      <w:pPr>
        <w:rPr>
          <w:lang w:eastAsia="nb-NO"/>
        </w:rPr>
      </w:pPr>
    </w:p>
    <w:p w14:paraId="0562CB0E" w14:textId="77777777" w:rsidR="00F51C90" w:rsidRDefault="00F51C90" w:rsidP="00F51C90">
      <w:pPr>
        <w:rPr>
          <w:lang w:eastAsia="nb-NO"/>
        </w:rPr>
      </w:pPr>
    </w:p>
    <w:p w14:paraId="34CE0A41" w14:textId="77777777" w:rsidR="003D345B" w:rsidRDefault="00F51C90" w:rsidP="00F51C90">
      <w:pPr>
        <w:tabs>
          <w:tab w:val="left" w:pos="3447"/>
        </w:tabs>
        <w:rPr>
          <w:lang w:eastAsia="nb-NO"/>
        </w:rPr>
      </w:pPr>
      <w:r>
        <w:rPr>
          <w:lang w:eastAsia="nb-NO"/>
        </w:rPr>
        <w:tab/>
      </w:r>
    </w:p>
    <w:p w14:paraId="62EBF3C5" w14:textId="77777777" w:rsidR="00F51C90" w:rsidRDefault="00F51C90" w:rsidP="00F51C90">
      <w:pPr>
        <w:tabs>
          <w:tab w:val="left" w:pos="3447"/>
        </w:tabs>
        <w:rPr>
          <w:lang w:eastAsia="nb-NO"/>
        </w:rPr>
      </w:pPr>
    </w:p>
    <w:p w14:paraId="6D98A12B" w14:textId="77777777" w:rsidR="00F51C90" w:rsidRDefault="00F51C90" w:rsidP="00F51C90">
      <w:pPr>
        <w:tabs>
          <w:tab w:val="left" w:pos="3447"/>
        </w:tabs>
        <w:rPr>
          <w:lang w:eastAsia="nb-NO"/>
        </w:rPr>
      </w:pPr>
    </w:p>
    <w:p w14:paraId="2946DB82" w14:textId="77777777" w:rsidR="00F51C90" w:rsidRPr="00F51C90" w:rsidRDefault="00F51C90" w:rsidP="00F51C90">
      <w:pPr>
        <w:tabs>
          <w:tab w:val="left" w:pos="3447"/>
        </w:tabs>
        <w:rPr>
          <w:lang w:eastAsia="nb-NO"/>
        </w:rPr>
      </w:pPr>
    </w:p>
    <w:sectPr w:rsidR="00F51C90" w:rsidRPr="00F51C90" w:rsidSect="00122B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E87B" w14:textId="77777777" w:rsidR="0097674A" w:rsidRDefault="0097674A">
      <w:r>
        <w:separator/>
      </w:r>
    </w:p>
  </w:endnote>
  <w:endnote w:type="continuationSeparator" w:id="0">
    <w:p w14:paraId="6BA225DA" w14:textId="77777777" w:rsidR="0097674A" w:rsidRDefault="0097674A">
      <w:r>
        <w:continuationSeparator/>
      </w:r>
    </w:p>
  </w:endnote>
  <w:endnote w:type="continuationNotice" w:id="1">
    <w:p w14:paraId="13033A42" w14:textId="77777777" w:rsidR="0097674A" w:rsidRDefault="00976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D8AB" w14:textId="77777777" w:rsidR="00D547F1" w:rsidRDefault="00D547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7203" w14:textId="77777777" w:rsidR="00D547F1" w:rsidRDefault="00D547F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8E58" w14:textId="77777777" w:rsidR="00D547F1" w:rsidRDefault="00D547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2533" w14:textId="77777777" w:rsidR="0097674A" w:rsidRDefault="0097674A">
      <w:r>
        <w:separator/>
      </w:r>
    </w:p>
  </w:footnote>
  <w:footnote w:type="continuationSeparator" w:id="0">
    <w:p w14:paraId="58773733" w14:textId="77777777" w:rsidR="0097674A" w:rsidRDefault="0097674A">
      <w:r>
        <w:continuationSeparator/>
      </w:r>
    </w:p>
  </w:footnote>
  <w:footnote w:type="continuationNotice" w:id="1">
    <w:p w14:paraId="7E591E1C" w14:textId="77777777" w:rsidR="0097674A" w:rsidRDefault="009767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E34A5" w14:textId="77777777" w:rsidR="00D547F1" w:rsidRDefault="00D547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096B" w14:textId="77777777" w:rsidR="006410BB" w:rsidRDefault="006410BB" w:rsidP="00E74660">
    <w:pPr>
      <w:pStyle w:val="Topptekst"/>
      <w:tabs>
        <w:tab w:val="clear" w:pos="9497"/>
        <w:tab w:val="right" w:pos="907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  <w:p w14:paraId="5E5D0974" w14:textId="77777777" w:rsidR="006410BB" w:rsidRDefault="006410BB" w:rsidP="006410BB">
    <w:pPr>
      <w:pStyle w:val="Topptekst"/>
      <w:tabs>
        <w:tab w:val="clear" w:pos="9497"/>
        <w:tab w:val="right" w:pos="9072"/>
      </w:tabs>
      <w:rPr>
        <w:rFonts w:ascii="Arial" w:hAnsi="Arial" w:cs="Arial"/>
        <w:sz w:val="18"/>
        <w:szCs w:val="18"/>
      </w:rPr>
    </w:pPr>
  </w:p>
  <w:p w14:paraId="2A577D9B" w14:textId="60E9AEA6" w:rsidR="00286C94" w:rsidRDefault="006410BB" w:rsidP="0D93D8CA">
    <w:pPr>
      <w:pStyle w:val="Topptekst"/>
      <w:tabs>
        <w:tab w:val="clear" w:pos="9497"/>
        <w:tab w:val="right" w:pos="9072"/>
      </w:tabs>
      <w:jc w:val="right"/>
      <w:rPr>
        <w:rFonts w:ascii="Arial" w:hAnsi="Arial" w:cs="Arial"/>
        <w:sz w:val="18"/>
        <w:szCs w:val="18"/>
      </w:rPr>
    </w:pPr>
    <w:r>
      <w:rPr>
        <w:lang w:eastAsia="nb-NO"/>
      </w:rPr>
      <w:drawing>
        <wp:anchor distT="0" distB="0" distL="114300" distR="114300" simplePos="0" relativeHeight="251658240" behindDoc="0" locked="0" layoutInCell="1" allowOverlap="1" wp14:anchorId="0EAA695C" wp14:editId="3A989649">
          <wp:simplePos x="0" y="0"/>
          <wp:positionH relativeFrom="page">
            <wp:posOffset>514562</wp:posOffset>
          </wp:positionH>
          <wp:positionV relativeFrom="page">
            <wp:posOffset>273685</wp:posOffset>
          </wp:positionV>
          <wp:extent cx="783635" cy="237630"/>
          <wp:effectExtent l="0" t="0" r="0" b="0"/>
          <wp:wrapSquare wrapText="bothSides"/>
          <wp:docPr id="3" name="Bilde 3" descr="Et bilde som inneholder skjermbilde, Grafikk, Font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skjermbilde, Grafikk, Font, grafisk design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635" cy="237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3F08">
      <w:rPr>
        <w:rFonts w:ascii="Arial" w:hAnsi="Arial" w:cs="Arial"/>
        <w:sz w:val="18"/>
        <w:szCs w:val="18"/>
      </w:rPr>
      <w:t xml:space="preserve">Anskaffelsesnummer: </w:t>
    </w:r>
    <w:r w:rsidR="00C36FD8">
      <w:rPr>
        <w:rFonts w:ascii="Arial" w:hAnsi="Arial" w:cs="Arial"/>
        <w:sz w:val="16"/>
        <w:szCs w:val="16"/>
      </w:rPr>
      <w:t>202</w:t>
    </w:r>
    <w:r w:rsidR="00D547F1">
      <w:rPr>
        <w:rFonts w:ascii="Arial" w:hAnsi="Arial" w:cs="Arial"/>
        <w:sz w:val="16"/>
        <w:szCs w:val="16"/>
      </w:rPr>
      <w:t>60016-1</w:t>
    </w:r>
  </w:p>
  <w:p w14:paraId="117F703E" w14:textId="4A145877" w:rsidR="00203F08" w:rsidRPr="00E008E9" w:rsidRDefault="00203F08" w:rsidP="0D93D8CA">
    <w:pPr>
      <w:pStyle w:val="Topptekst"/>
      <w:tabs>
        <w:tab w:val="clear" w:pos="9497"/>
        <w:tab w:val="right" w:pos="9072"/>
      </w:tabs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  <w:szCs w:val="18"/>
      </w:rPr>
      <w:t xml:space="preserve">Vedlegg </w:t>
    </w:r>
    <w:r w:rsidR="00D547F1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 xml:space="preserve"> - </w:t>
    </w:r>
    <w:r w:rsidR="00E639D4">
      <w:rPr>
        <w:rFonts w:ascii="Arial" w:hAnsi="Arial" w:cs="Arial"/>
        <w:sz w:val="18"/>
        <w:szCs w:val="18"/>
      </w:rPr>
      <w:t>Underleverandører</w:t>
    </w:r>
  </w:p>
  <w:p w14:paraId="6B699379" w14:textId="77777777" w:rsidR="00286C94" w:rsidRDefault="00286C9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F74E" w14:textId="77777777" w:rsidR="00D547F1" w:rsidRDefault="00D547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938F2E2"/>
    <w:lvl w:ilvl="0">
      <w:start w:val="1"/>
      <w:numFmt w:val="decimal"/>
      <w:pStyle w:val="Overskrift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40888705">
    <w:abstractNumId w:val="1"/>
  </w:num>
  <w:num w:numId="2" w16cid:durableId="1854687215">
    <w:abstractNumId w:val="2"/>
  </w:num>
  <w:num w:numId="3" w16cid:durableId="956328033">
    <w:abstractNumId w:val="0"/>
  </w:num>
  <w:num w:numId="4" w16cid:durableId="17968252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C7"/>
    <w:rsid w:val="00004371"/>
    <w:rsid w:val="00005553"/>
    <w:rsid w:val="00010753"/>
    <w:rsid w:val="00022953"/>
    <w:rsid w:val="0002313D"/>
    <w:rsid w:val="00033B4F"/>
    <w:rsid w:val="00035244"/>
    <w:rsid w:val="0003623F"/>
    <w:rsid w:val="00043F9A"/>
    <w:rsid w:val="00045651"/>
    <w:rsid w:val="00046529"/>
    <w:rsid w:val="00057CF9"/>
    <w:rsid w:val="00067EC3"/>
    <w:rsid w:val="00077165"/>
    <w:rsid w:val="0008120C"/>
    <w:rsid w:val="000905CE"/>
    <w:rsid w:val="00096042"/>
    <w:rsid w:val="000A0C91"/>
    <w:rsid w:val="000B2696"/>
    <w:rsid w:val="000C3DB6"/>
    <w:rsid w:val="000D30DB"/>
    <w:rsid w:val="000E088F"/>
    <w:rsid w:val="000E10C3"/>
    <w:rsid w:val="000E220C"/>
    <w:rsid w:val="000F6B53"/>
    <w:rsid w:val="00100F8B"/>
    <w:rsid w:val="00122589"/>
    <w:rsid w:val="0012261D"/>
    <w:rsid w:val="00122B72"/>
    <w:rsid w:val="0013057C"/>
    <w:rsid w:val="00136BB1"/>
    <w:rsid w:val="00136DE9"/>
    <w:rsid w:val="00140518"/>
    <w:rsid w:val="00146289"/>
    <w:rsid w:val="0014753F"/>
    <w:rsid w:val="00147C11"/>
    <w:rsid w:val="00154C7B"/>
    <w:rsid w:val="0015567E"/>
    <w:rsid w:val="00155962"/>
    <w:rsid w:val="001559C0"/>
    <w:rsid w:val="00155E7E"/>
    <w:rsid w:val="00156C0E"/>
    <w:rsid w:val="00162D5D"/>
    <w:rsid w:val="0016464E"/>
    <w:rsid w:val="00167194"/>
    <w:rsid w:val="00181852"/>
    <w:rsid w:val="001868A8"/>
    <w:rsid w:val="0018707F"/>
    <w:rsid w:val="0019748E"/>
    <w:rsid w:val="001A3683"/>
    <w:rsid w:val="001A4079"/>
    <w:rsid w:val="001B167E"/>
    <w:rsid w:val="001B6F64"/>
    <w:rsid w:val="001C5DAA"/>
    <w:rsid w:val="001D1056"/>
    <w:rsid w:val="001D377F"/>
    <w:rsid w:val="001D3C9A"/>
    <w:rsid w:val="001E3A4A"/>
    <w:rsid w:val="001F42BA"/>
    <w:rsid w:val="001F5935"/>
    <w:rsid w:val="00203F08"/>
    <w:rsid w:val="00230F8D"/>
    <w:rsid w:val="002348EE"/>
    <w:rsid w:val="00234A8B"/>
    <w:rsid w:val="00235B7C"/>
    <w:rsid w:val="0023764E"/>
    <w:rsid w:val="00246D24"/>
    <w:rsid w:val="002618F8"/>
    <w:rsid w:val="00262C0B"/>
    <w:rsid w:val="00264293"/>
    <w:rsid w:val="0026613B"/>
    <w:rsid w:val="002768B5"/>
    <w:rsid w:val="002779E6"/>
    <w:rsid w:val="002830EF"/>
    <w:rsid w:val="00284058"/>
    <w:rsid w:val="00285E28"/>
    <w:rsid w:val="00286C94"/>
    <w:rsid w:val="002876D7"/>
    <w:rsid w:val="0029038A"/>
    <w:rsid w:val="002903D5"/>
    <w:rsid w:val="002B2B13"/>
    <w:rsid w:val="002C3068"/>
    <w:rsid w:val="002D0E77"/>
    <w:rsid w:val="002D710A"/>
    <w:rsid w:val="002E2159"/>
    <w:rsid w:val="002F7F8A"/>
    <w:rsid w:val="00302156"/>
    <w:rsid w:val="003139CB"/>
    <w:rsid w:val="00324596"/>
    <w:rsid w:val="00331CA3"/>
    <w:rsid w:val="0033414C"/>
    <w:rsid w:val="00335FA1"/>
    <w:rsid w:val="00337511"/>
    <w:rsid w:val="0034049B"/>
    <w:rsid w:val="003438A8"/>
    <w:rsid w:val="00347A82"/>
    <w:rsid w:val="0036304A"/>
    <w:rsid w:val="003803B0"/>
    <w:rsid w:val="00382450"/>
    <w:rsid w:val="0038253F"/>
    <w:rsid w:val="003826F8"/>
    <w:rsid w:val="00385BB3"/>
    <w:rsid w:val="00390FA3"/>
    <w:rsid w:val="00392AEF"/>
    <w:rsid w:val="00392D2F"/>
    <w:rsid w:val="003950CD"/>
    <w:rsid w:val="003953DC"/>
    <w:rsid w:val="00397928"/>
    <w:rsid w:val="003A0F5F"/>
    <w:rsid w:val="003A4026"/>
    <w:rsid w:val="003B4CA9"/>
    <w:rsid w:val="003B5EB0"/>
    <w:rsid w:val="003C25D1"/>
    <w:rsid w:val="003C735F"/>
    <w:rsid w:val="003D345B"/>
    <w:rsid w:val="003D3F94"/>
    <w:rsid w:val="003E1FDF"/>
    <w:rsid w:val="003E4015"/>
    <w:rsid w:val="003E7E61"/>
    <w:rsid w:val="003F2914"/>
    <w:rsid w:val="0040192C"/>
    <w:rsid w:val="004036D8"/>
    <w:rsid w:val="004056DB"/>
    <w:rsid w:val="00425502"/>
    <w:rsid w:val="004267AC"/>
    <w:rsid w:val="00431F11"/>
    <w:rsid w:val="00437A30"/>
    <w:rsid w:val="004444CE"/>
    <w:rsid w:val="00450257"/>
    <w:rsid w:val="0045076A"/>
    <w:rsid w:val="00467A30"/>
    <w:rsid w:val="00473599"/>
    <w:rsid w:val="004740AF"/>
    <w:rsid w:val="0048214B"/>
    <w:rsid w:val="00484E4B"/>
    <w:rsid w:val="00494CF0"/>
    <w:rsid w:val="004B731B"/>
    <w:rsid w:val="004C3239"/>
    <w:rsid w:val="004D62D3"/>
    <w:rsid w:val="004E6372"/>
    <w:rsid w:val="004E7CDE"/>
    <w:rsid w:val="004F6575"/>
    <w:rsid w:val="00504362"/>
    <w:rsid w:val="00505373"/>
    <w:rsid w:val="00505BB8"/>
    <w:rsid w:val="00510922"/>
    <w:rsid w:val="00515AAA"/>
    <w:rsid w:val="005216C9"/>
    <w:rsid w:val="00523980"/>
    <w:rsid w:val="00531A5B"/>
    <w:rsid w:val="00552C77"/>
    <w:rsid w:val="005666B7"/>
    <w:rsid w:val="00575767"/>
    <w:rsid w:val="00575884"/>
    <w:rsid w:val="00577D35"/>
    <w:rsid w:val="00584263"/>
    <w:rsid w:val="00584D2D"/>
    <w:rsid w:val="005D58E7"/>
    <w:rsid w:val="005E3619"/>
    <w:rsid w:val="005E50A5"/>
    <w:rsid w:val="005F6290"/>
    <w:rsid w:val="005F7C54"/>
    <w:rsid w:val="00605AE4"/>
    <w:rsid w:val="00610A0D"/>
    <w:rsid w:val="00615150"/>
    <w:rsid w:val="00621B6C"/>
    <w:rsid w:val="0062351B"/>
    <w:rsid w:val="00635C42"/>
    <w:rsid w:val="006410BB"/>
    <w:rsid w:val="006432C9"/>
    <w:rsid w:val="0065272D"/>
    <w:rsid w:val="00652877"/>
    <w:rsid w:val="00654942"/>
    <w:rsid w:val="00656EE6"/>
    <w:rsid w:val="0066225C"/>
    <w:rsid w:val="00664842"/>
    <w:rsid w:val="0066487C"/>
    <w:rsid w:val="00671FB7"/>
    <w:rsid w:val="00680E12"/>
    <w:rsid w:val="00681FD8"/>
    <w:rsid w:val="00684E7F"/>
    <w:rsid w:val="006A2BEC"/>
    <w:rsid w:val="006A48BA"/>
    <w:rsid w:val="006A597F"/>
    <w:rsid w:val="006B1919"/>
    <w:rsid w:val="006D68D8"/>
    <w:rsid w:val="006E39E6"/>
    <w:rsid w:val="006E4809"/>
    <w:rsid w:val="006F5D65"/>
    <w:rsid w:val="007000A4"/>
    <w:rsid w:val="007241C3"/>
    <w:rsid w:val="0072484E"/>
    <w:rsid w:val="0073212A"/>
    <w:rsid w:val="00732DD6"/>
    <w:rsid w:val="0073523B"/>
    <w:rsid w:val="0074090C"/>
    <w:rsid w:val="00777129"/>
    <w:rsid w:val="00783407"/>
    <w:rsid w:val="00793FD8"/>
    <w:rsid w:val="007B7B4D"/>
    <w:rsid w:val="007C2229"/>
    <w:rsid w:val="007C6815"/>
    <w:rsid w:val="007C7E06"/>
    <w:rsid w:val="007D4A2C"/>
    <w:rsid w:val="007D4B68"/>
    <w:rsid w:val="007D51A1"/>
    <w:rsid w:val="007E261C"/>
    <w:rsid w:val="007E32A1"/>
    <w:rsid w:val="007E7703"/>
    <w:rsid w:val="007F4F61"/>
    <w:rsid w:val="007F5A22"/>
    <w:rsid w:val="00810027"/>
    <w:rsid w:val="008136F3"/>
    <w:rsid w:val="00822AE7"/>
    <w:rsid w:val="008238FF"/>
    <w:rsid w:val="00824285"/>
    <w:rsid w:val="008345A3"/>
    <w:rsid w:val="00835C73"/>
    <w:rsid w:val="0084004E"/>
    <w:rsid w:val="00842C7B"/>
    <w:rsid w:val="0085735B"/>
    <w:rsid w:val="0086307F"/>
    <w:rsid w:val="00884DFE"/>
    <w:rsid w:val="00884E63"/>
    <w:rsid w:val="00886093"/>
    <w:rsid w:val="008878C6"/>
    <w:rsid w:val="008B33C7"/>
    <w:rsid w:val="008C072B"/>
    <w:rsid w:val="008C2D50"/>
    <w:rsid w:val="008D18C7"/>
    <w:rsid w:val="008D5A7A"/>
    <w:rsid w:val="008E15E7"/>
    <w:rsid w:val="008E4C24"/>
    <w:rsid w:val="008F1C70"/>
    <w:rsid w:val="008F359A"/>
    <w:rsid w:val="0090402B"/>
    <w:rsid w:val="009139E4"/>
    <w:rsid w:val="0091430A"/>
    <w:rsid w:val="0091754D"/>
    <w:rsid w:val="00940954"/>
    <w:rsid w:val="00942114"/>
    <w:rsid w:val="00945E11"/>
    <w:rsid w:val="0095142D"/>
    <w:rsid w:val="00961C36"/>
    <w:rsid w:val="00966F51"/>
    <w:rsid w:val="00970D3A"/>
    <w:rsid w:val="0097674A"/>
    <w:rsid w:val="0098149E"/>
    <w:rsid w:val="009826AB"/>
    <w:rsid w:val="00991872"/>
    <w:rsid w:val="009B2479"/>
    <w:rsid w:val="009B4130"/>
    <w:rsid w:val="009E3CF1"/>
    <w:rsid w:val="009E5340"/>
    <w:rsid w:val="009F24FE"/>
    <w:rsid w:val="009F2827"/>
    <w:rsid w:val="009F40DA"/>
    <w:rsid w:val="009F6B54"/>
    <w:rsid w:val="00A13CB7"/>
    <w:rsid w:val="00A16734"/>
    <w:rsid w:val="00A235F5"/>
    <w:rsid w:val="00A24AFB"/>
    <w:rsid w:val="00A24DDB"/>
    <w:rsid w:val="00A30DB4"/>
    <w:rsid w:val="00A31FA4"/>
    <w:rsid w:val="00A4594C"/>
    <w:rsid w:val="00A61AD5"/>
    <w:rsid w:val="00A65A7B"/>
    <w:rsid w:val="00A6700A"/>
    <w:rsid w:val="00A72D85"/>
    <w:rsid w:val="00A77981"/>
    <w:rsid w:val="00A8119F"/>
    <w:rsid w:val="00A85287"/>
    <w:rsid w:val="00A97A49"/>
    <w:rsid w:val="00AA7BBE"/>
    <w:rsid w:val="00AB3A00"/>
    <w:rsid w:val="00AC0FDB"/>
    <w:rsid w:val="00AC62CE"/>
    <w:rsid w:val="00AD5A60"/>
    <w:rsid w:val="00AD75FD"/>
    <w:rsid w:val="00AE1147"/>
    <w:rsid w:val="00AE6027"/>
    <w:rsid w:val="00AE71C6"/>
    <w:rsid w:val="00B0261C"/>
    <w:rsid w:val="00B0598C"/>
    <w:rsid w:val="00B07BEF"/>
    <w:rsid w:val="00B16D83"/>
    <w:rsid w:val="00B354AA"/>
    <w:rsid w:val="00B407AF"/>
    <w:rsid w:val="00B4202F"/>
    <w:rsid w:val="00B436D1"/>
    <w:rsid w:val="00B512C2"/>
    <w:rsid w:val="00B62C46"/>
    <w:rsid w:val="00B653F2"/>
    <w:rsid w:val="00B65F4D"/>
    <w:rsid w:val="00B662F4"/>
    <w:rsid w:val="00B76FF6"/>
    <w:rsid w:val="00B77F99"/>
    <w:rsid w:val="00B85F23"/>
    <w:rsid w:val="00BA0FFF"/>
    <w:rsid w:val="00BA4F4A"/>
    <w:rsid w:val="00BB087A"/>
    <w:rsid w:val="00BB09C6"/>
    <w:rsid w:val="00BB4869"/>
    <w:rsid w:val="00BC291A"/>
    <w:rsid w:val="00BD0A95"/>
    <w:rsid w:val="00BD66C8"/>
    <w:rsid w:val="00BE52C4"/>
    <w:rsid w:val="00BF1762"/>
    <w:rsid w:val="00BF3898"/>
    <w:rsid w:val="00C0513B"/>
    <w:rsid w:val="00C17BBF"/>
    <w:rsid w:val="00C25B5C"/>
    <w:rsid w:val="00C27445"/>
    <w:rsid w:val="00C36FD8"/>
    <w:rsid w:val="00C422D8"/>
    <w:rsid w:val="00C5014A"/>
    <w:rsid w:val="00C63DC8"/>
    <w:rsid w:val="00C67471"/>
    <w:rsid w:val="00C82D41"/>
    <w:rsid w:val="00CA26AD"/>
    <w:rsid w:val="00CA5F7E"/>
    <w:rsid w:val="00CC1FF9"/>
    <w:rsid w:val="00CC43B0"/>
    <w:rsid w:val="00CD141C"/>
    <w:rsid w:val="00CD46FB"/>
    <w:rsid w:val="00CD5C7F"/>
    <w:rsid w:val="00CD79C4"/>
    <w:rsid w:val="00D07FBA"/>
    <w:rsid w:val="00D137B4"/>
    <w:rsid w:val="00D163DC"/>
    <w:rsid w:val="00D34C28"/>
    <w:rsid w:val="00D37B93"/>
    <w:rsid w:val="00D40431"/>
    <w:rsid w:val="00D547F1"/>
    <w:rsid w:val="00D608CF"/>
    <w:rsid w:val="00D61A17"/>
    <w:rsid w:val="00D71C5A"/>
    <w:rsid w:val="00D745A2"/>
    <w:rsid w:val="00D81B81"/>
    <w:rsid w:val="00D84A70"/>
    <w:rsid w:val="00D911E3"/>
    <w:rsid w:val="00DA692E"/>
    <w:rsid w:val="00DB0B43"/>
    <w:rsid w:val="00DB28A1"/>
    <w:rsid w:val="00DD4E15"/>
    <w:rsid w:val="00DD5BE8"/>
    <w:rsid w:val="00DD6BEB"/>
    <w:rsid w:val="00DD7255"/>
    <w:rsid w:val="00DE155B"/>
    <w:rsid w:val="00DF07D5"/>
    <w:rsid w:val="00DF333D"/>
    <w:rsid w:val="00DF75C4"/>
    <w:rsid w:val="00DF7A7C"/>
    <w:rsid w:val="00E008E9"/>
    <w:rsid w:val="00E00DA5"/>
    <w:rsid w:val="00E12C19"/>
    <w:rsid w:val="00E15A83"/>
    <w:rsid w:val="00E25E4C"/>
    <w:rsid w:val="00E329C6"/>
    <w:rsid w:val="00E3659D"/>
    <w:rsid w:val="00E4293A"/>
    <w:rsid w:val="00E4499A"/>
    <w:rsid w:val="00E51A62"/>
    <w:rsid w:val="00E56653"/>
    <w:rsid w:val="00E60ADF"/>
    <w:rsid w:val="00E60B28"/>
    <w:rsid w:val="00E639D4"/>
    <w:rsid w:val="00E7034F"/>
    <w:rsid w:val="00E71E66"/>
    <w:rsid w:val="00E74660"/>
    <w:rsid w:val="00E80A22"/>
    <w:rsid w:val="00E81228"/>
    <w:rsid w:val="00E87293"/>
    <w:rsid w:val="00E92BC9"/>
    <w:rsid w:val="00E93B4F"/>
    <w:rsid w:val="00EA1126"/>
    <w:rsid w:val="00EA2087"/>
    <w:rsid w:val="00EB344F"/>
    <w:rsid w:val="00EB6E3F"/>
    <w:rsid w:val="00EC147D"/>
    <w:rsid w:val="00EC2E28"/>
    <w:rsid w:val="00EC2F64"/>
    <w:rsid w:val="00ED111B"/>
    <w:rsid w:val="00F0239B"/>
    <w:rsid w:val="00F04A80"/>
    <w:rsid w:val="00F05594"/>
    <w:rsid w:val="00F06BDA"/>
    <w:rsid w:val="00F07B72"/>
    <w:rsid w:val="00F173DC"/>
    <w:rsid w:val="00F254BE"/>
    <w:rsid w:val="00F34030"/>
    <w:rsid w:val="00F361A0"/>
    <w:rsid w:val="00F459C1"/>
    <w:rsid w:val="00F51C90"/>
    <w:rsid w:val="00F52AE2"/>
    <w:rsid w:val="00F55C2F"/>
    <w:rsid w:val="00F614E7"/>
    <w:rsid w:val="00F813CB"/>
    <w:rsid w:val="00F84FB0"/>
    <w:rsid w:val="00F93FD6"/>
    <w:rsid w:val="00FA14F0"/>
    <w:rsid w:val="00FA4D37"/>
    <w:rsid w:val="00FB0B00"/>
    <w:rsid w:val="00FB42D8"/>
    <w:rsid w:val="00FB4762"/>
    <w:rsid w:val="00FB4E85"/>
    <w:rsid w:val="00FB516D"/>
    <w:rsid w:val="00FB584A"/>
    <w:rsid w:val="00FC0E7F"/>
    <w:rsid w:val="00FC5431"/>
    <w:rsid w:val="00FD56EE"/>
    <w:rsid w:val="00FF454B"/>
    <w:rsid w:val="0D93D8CA"/>
    <w:rsid w:val="330AD99B"/>
    <w:rsid w:val="5DB8987D"/>
    <w:rsid w:val="6D60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08AC28"/>
  <w15:chartTrackingRefBased/>
  <w15:docId w15:val="{190AB383-F523-4D1C-99A0-9D3011FA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51B"/>
    <w:pPr>
      <w:spacing w:after="240"/>
      <w:jc w:val="both"/>
    </w:pPr>
    <w:rPr>
      <w:rFonts w:ascii="Arial" w:hAnsi="Arial"/>
      <w:lang w:val="fr-FR" w:eastAsia="en-US"/>
    </w:rPr>
  </w:style>
  <w:style w:type="paragraph" w:styleId="Overskrift1">
    <w:name w:val="heading 1"/>
    <w:aliases w:val="Over 1"/>
    <w:basedOn w:val="Normal"/>
    <w:next w:val="Kontraktstil-nsb"/>
    <w:qFormat/>
    <w:rsid w:val="001A4079"/>
    <w:pPr>
      <w:keepNext/>
      <w:keepLines/>
      <w:numPr>
        <w:numId w:val="4"/>
      </w:numPr>
      <w:tabs>
        <w:tab w:val="left" w:pos="720"/>
      </w:tabs>
      <w:spacing w:before="360" w:after="120"/>
      <w:jc w:val="left"/>
      <w:outlineLvl w:val="0"/>
    </w:pPr>
    <w:rPr>
      <w:b/>
      <w:color w:val="000000"/>
      <w:sz w:val="22"/>
      <w:lang w:val="nb-NO"/>
    </w:rPr>
  </w:style>
  <w:style w:type="paragraph" w:styleId="Overskrift2">
    <w:name w:val="heading 2"/>
    <w:aliases w:val="Heading2"/>
    <w:basedOn w:val="Normal"/>
    <w:next w:val="Normal"/>
    <w:qFormat/>
    <w:rsid w:val="001A4079"/>
    <w:pPr>
      <w:keepNext/>
      <w:keepLines/>
      <w:numPr>
        <w:ilvl w:val="1"/>
        <w:numId w:val="4"/>
      </w:numPr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Overskrift3">
    <w:name w:val="heading 3"/>
    <w:basedOn w:val="Normal"/>
    <w:next w:val="Normal"/>
    <w:qFormat/>
    <w:rsid w:val="0062351B"/>
    <w:pPr>
      <w:keepNext/>
      <w:keepLines/>
      <w:numPr>
        <w:ilvl w:val="2"/>
        <w:numId w:val="4"/>
      </w:numPr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Overskrift4">
    <w:name w:val="heading 4"/>
    <w:basedOn w:val="Normal"/>
    <w:next w:val="Normal"/>
    <w:qFormat/>
    <w:rsid w:val="0062351B"/>
    <w:pPr>
      <w:keepNext/>
      <w:keepLines/>
      <w:numPr>
        <w:ilvl w:val="3"/>
        <w:numId w:val="4"/>
      </w:numPr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Overskrift5">
    <w:name w:val="heading 5"/>
    <w:basedOn w:val="Normal"/>
    <w:next w:val="Normal"/>
    <w:qFormat/>
    <w:rsid w:val="0062351B"/>
    <w:pPr>
      <w:keepNext/>
      <w:keepLines/>
      <w:numPr>
        <w:ilvl w:val="4"/>
        <w:numId w:val="4"/>
      </w:numPr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Overskrift6">
    <w:name w:val="heading 6"/>
    <w:basedOn w:val="Normal"/>
    <w:next w:val="Normal"/>
    <w:qFormat/>
    <w:rsid w:val="0062351B"/>
    <w:pPr>
      <w:numPr>
        <w:ilvl w:val="5"/>
        <w:numId w:val="4"/>
      </w:numPr>
      <w:spacing w:before="240" w:after="120"/>
      <w:jc w:val="left"/>
      <w:outlineLvl w:val="5"/>
    </w:pPr>
    <w:rPr>
      <w:b/>
    </w:rPr>
  </w:style>
  <w:style w:type="paragraph" w:styleId="Overskrift7">
    <w:name w:val="heading 7"/>
    <w:basedOn w:val="Normal"/>
    <w:next w:val="Normal"/>
    <w:qFormat/>
    <w:rsid w:val="0062351B"/>
    <w:pPr>
      <w:numPr>
        <w:ilvl w:val="6"/>
        <w:numId w:val="4"/>
      </w:numPr>
      <w:spacing w:before="240"/>
      <w:jc w:val="left"/>
      <w:outlineLvl w:val="6"/>
    </w:pPr>
    <w:rPr>
      <w:b/>
    </w:rPr>
  </w:style>
  <w:style w:type="paragraph" w:styleId="Overskrift8">
    <w:name w:val="heading 8"/>
    <w:basedOn w:val="Normal"/>
    <w:next w:val="Normal"/>
    <w:qFormat/>
    <w:rsid w:val="0062351B"/>
    <w:pPr>
      <w:numPr>
        <w:ilvl w:val="7"/>
        <w:numId w:val="4"/>
      </w:numPr>
      <w:spacing w:before="240"/>
      <w:jc w:val="left"/>
      <w:outlineLvl w:val="7"/>
    </w:pPr>
    <w:rPr>
      <w:b/>
    </w:rPr>
  </w:style>
  <w:style w:type="paragraph" w:styleId="Overskrift9">
    <w:name w:val="heading 9"/>
    <w:basedOn w:val="Normal"/>
    <w:next w:val="Normal"/>
    <w:qFormat/>
    <w:rsid w:val="0062351B"/>
    <w:pPr>
      <w:numPr>
        <w:ilvl w:val="8"/>
        <w:numId w:val="4"/>
      </w:numPr>
      <w:spacing w:before="240"/>
      <w:jc w:val="left"/>
      <w:outlineLvl w:val="8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ulletlist">
    <w:name w:val="Bullet list"/>
    <w:basedOn w:val="Normal"/>
    <w:rsid w:val="00BE52C4"/>
    <w:pPr>
      <w:keepLines/>
      <w:numPr>
        <w:numId w:val="1"/>
      </w:numPr>
      <w:spacing w:before="40" w:after="40"/>
    </w:pPr>
    <w:rPr>
      <w:sz w:val="22"/>
    </w:rPr>
  </w:style>
  <w:style w:type="character" w:styleId="Merknadsreferanse">
    <w:name w:val="annotation reference"/>
    <w:semiHidden/>
    <w:rPr>
      <w:rFonts w:ascii="Tms Rmn" w:hAnsi="Tms Rmn"/>
      <w:vanish/>
      <w:color w:val="FF00FF"/>
      <w:kern w:val="0"/>
      <w:sz w:val="16"/>
      <w:lang w:val="nb-NO"/>
    </w:rPr>
  </w:style>
  <w:style w:type="paragraph" w:customStyle="1" w:styleId="Contractstyle">
    <w:name w:val="Contractstyle"/>
    <w:link w:val="ContractstyleTegn"/>
    <w:pPr>
      <w:keepLines/>
      <w:spacing w:before="120" w:after="120"/>
      <w:ind w:left="720"/>
    </w:pPr>
    <w:rPr>
      <w:sz w:val="22"/>
      <w:lang w:eastAsia="en-US"/>
    </w:rPr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eastAsia="en-US"/>
    </w:rPr>
  </w:style>
  <w:style w:type="paragraph" w:customStyle="1" w:styleId="innhfort">
    <w:name w:val="innhfort"/>
    <w:rsid w:val="0012261D"/>
    <w:pPr>
      <w:tabs>
        <w:tab w:val="left" w:pos="9639"/>
      </w:tabs>
      <w:spacing w:before="40" w:after="40"/>
      <w:ind w:left="720" w:hanging="720"/>
    </w:pPr>
    <w:rPr>
      <w:b/>
      <w:caps/>
      <w:noProof/>
      <w:lang w:eastAsia="en-US"/>
    </w:r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62351B"/>
    <w:pPr>
      <w:tabs>
        <w:tab w:val="right" w:leader="dot" w:pos="9072"/>
      </w:tabs>
      <w:spacing w:before="40" w:after="40"/>
      <w:ind w:left="720" w:hanging="720"/>
    </w:pPr>
  </w:style>
  <w:style w:type="paragraph" w:customStyle="1" w:styleId="Tittel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kern w:val="28"/>
      <w:sz w:val="24"/>
      <w:lang w:eastAsia="en-US"/>
    </w:rPr>
  </w:style>
  <w:style w:type="paragraph" w:styleId="INNH1">
    <w:name w:val="toc 1"/>
    <w:next w:val="Contractstyle"/>
    <w:uiPriority w:val="39"/>
    <w:qFormat/>
    <w:rsid w:val="0062351B"/>
    <w:pPr>
      <w:tabs>
        <w:tab w:val="right" w:leader="dot" w:pos="9072"/>
      </w:tabs>
      <w:spacing w:before="40" w:after="40"/>
      <w:ind w:left="720" w:hanging="720"/>
    </w:pPr>
    <w:rPr>
      <w:rFonts w:ascii="Arial" w:hAnsi="Arial"/>
      <w:b/>
      <w:caps/>
      <w:noProof/>
      <w:lang w:eastAsia="en-US"/>
    </w:rPr>
  </w:style>
  <w:style w:type="paragraph" w:styleId="Punktliste">
    <w:name w:val="List Bullet"/>
    <w:basedOn w:val="Bulletlist"/>
  </w:style>
  <w:style w:type="character" w:styleId="Hyperkobling">
    <w:name w:val="Hyperlink"/>
    <w:uiPriority w:val="99"/>
    <w:rsid w:val="009139E4"/>
    <w:rPr>
      <w:color w:val="0000FF"/>
      <w:u w:val="single"/>
    </w:rPr>
  </w:style>
  <w:style w:type="paragraph" w:customStyle="1" w:styleId="Kontraktstil">
    <w:name w:val="Kontraktstil"/>
    <w:basedOn w:val="Brdtekstinnrykk"/>
    <w:link w:val="KontraktstilTegn"/>
    <w:rsid w:val="009139E4"/>
    <w:pPr>
      <w:tabs>
        <w:tab w:val="left" w:pos="720"/>
      </w:tabs>
      <w:ind w:left="720"/>
    </w:pPr>
    <w:rPr>
      <w:lang w:eastAsia="nb-NO"/>
    </w:rPr>
  </w:style>
  <w:style w:type="character" w:customStyle="1" w:styleId="KontraktstilTegn">
    <w:name w:val="Kontraktstil Tegn"/>
    <w:link w:val="Kontraktstil"/>
    <w:rsid w:val="009139E4"/>
    <w:rPr>
      <w:sz w:val="22"/>
      <w:lang w:val="nb-NO" w:eastAsia="nb-NO" w:bidi="ar-SA"/>
    </w:rPr>
  </w:style>
  <w:style w:type="paragraph" w:styleId="Tittel">
    <w:name w:val="Title"/>
    <w:next w:val="Normal"/>
    <w:qFormat/>
    <w:rsid w:val="0062351B"/>
    <w:pPr>
      <w:keepNext/>
      <w:spacing w:after="240"/>
    </w:pPr>
    <w:rPr>
      <w:rFonts w:ascii="Arial" w:hAnsi="Arial" w:cs="Arial"/>
      <w:sz w:val="30"/>
      <w:lang w:eastAsia="en-US"/>
    </w:rPr>
  </w:style>
  <w:style w:type="paragraph" w:styleId="Brdtekstinnrykk">
    <w:name w:val="Body Text Indent"/>
    <w:basedOn w:val="Normal"/>
    <w:rsid w:val="009139E4"/>
    <w:pPr>
      <w:ind w:left="283"/>
    </w:pPr>
  </w:style>
  <w:style w:type="character" w:customStyle="1" w:styleId="ContractstyleTegn">
    <w:name w:val="Contractstyle Tegn"/>
    <w:link w:val="Contractstyle"/>
    <w:rsid w:val="008D18C7"/>
    <w:rPr>
      <w:sz w:val="22"/>
      <w:lang w:val="nb-NO" w:eastAsia="en-US" w:bidi="ar-SA"/>
    </w:rPr>
  </w:style>
  <w:style w:type="paragraph" w:customStyle="1" w:styleId="TOCPageNumberTextStyle">
    <w:name w:val="TOC Page Number Text Style"/>
    <w:basedOn w:val="Normal"/>
    <w:rsid w:val="00004371"/>
    <w:pPr>
      <w:numPr>
        <w:numId w:val="2"/>
      </w:numPr>
      <w:tabs>
        <w:tab w:val="clear" w:pos="108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ind w:left="0" w:firstLine="0"/>
      <w:jc w:val="right"/>
    </w:pPr>
    <w:rPr>
      <w:b/>
      <w:lang w:val="en-GB"/>
    </w:rPr>
  </w:style>
  <w:style w:type="paragraph" w:customStyle="1" w:styleId="Bulletlistnumbered">
    <w:name w:val="Bulletlist numbered"/>
    <w:rsid w:val="00004371"/>
    <w:pPr>
      <w:keepLines/>
      <w:tabs>
        <w:tab w:val="num" w:pos="360"/>
      </w:tabs>
      <w:spacing w:before="40" w:after="40"/>
    </w:pPr>
    <w:rPr>
      <w:sz w:val="24"/>
      <w:lang w:val="en-GB" w:eastAsia="en-US"/>
    </w:rPr>
  </w:style>
  <w:style w:type="paragraph" w:styleId="Bobletekst">
    <w:name w:val="Balloon Text"/>
    <w:basedOn w:val="Normal"/>
    <w:semiHidden/>
    <w:rsid w:val="00067EC3"/>
    <w:rPr>
      <w:rFonts w:ascii="Tahoma" w:hAnsi="Tahoma" w:cs="Tahoma"/>
      <w:sz w:val="16"/>
      <w:szCs w:val="16"/>
    </w:rPr>
  </w:style>
  <w:style w:type="paragraph" w:styleId="Merknadstekst">
    <w:name w:val="annotation text"/>
    <w:basedOn w:val="Normal"/>
    <w:semiHidden/>
    <w:rsid w:val="00EA1126"/>
    <w:pPr>
      <w:spacing w:after="0"/>
    </w:pPr>
    <w:rPr>
      <w:lang w:eastAsia="nb-NO"/>
    </w:rPr>
  </w:style>
  <w:style w:type="paragraph" w:customStyle="1" w:styleId="Kontraktstil-nsb">
    <w:name w:val="Kontraktstil-nsb"/>
    <w:basedOn w:val="Kontraktstil"/>
    <w:qFormat/>
    <w:rsid w:val="0085735B"/>
    <w:pPr>
      <w:ind w:left="0"/>
      <w:jc w:val="left"/>
    </w:pPr>
    <w:rPr>
      <w:sz w:val="22"/>
      <w:lang w:val="nb-NO"/>
    </w:rPr>
  </w:style>
  <w:style w:type="table" w:styleId="Tabellrutenett">
    <w:name w:val="Table Grid"/>
    <w:basedOn w:val="Vanligtabell"/>
    <w:rsid w:val="00286C94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9B8BD6CF990E46B5AAF7A4EE142A43" ma:contentTypeVersion="14" ma:contentTypeDescription="Opprett et nytt dokument." ma:contentTypeScope="" ma:versionID="37ddae8c759eb3518135c9f44ef75664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e10eac137e204ca29a2e68894464bce9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256AE-E14F-4C6F-9F1A-60C374DD2E5E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2.xml><?xml version="1.0" encoding="utf-8"?>
<ds:datastoreItem xmlns:ds="http://schemas.openxmlformats.org/officeDocument/2006/customXml" ds:itemID="{9B877632-91F8-41D4-8A27-0E0D2023E3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7E4AB3-889D-41D8-845F-046D29CDCE72}"/>
</file>

<file path=customXml/itemProps4.xml><?xml version="1.0" encoding="utf-8"?>
<ds:datastoreItem xmlns:ds="http://schemas.openxmlformats.org/officeDocument/2006/customXml" ds:itemID="{C4467D17-2071-43FD-99CD-79F4C475C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 1</Template>
  <TotalTime>2</TotalTime>
  <Pages>1</Pages>
  <Words>45</Words>
  <Characters>243</Characters>
  <Application>Microsoft Office Word</Application>
  <DocSecurity>0</DocSecurity>
  <Lines>2</Lines>
  <Paragraphs>1</Paragraphs>
  <ScaleCrop>false</ScaleCrop>
  <Company>Input AS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– VEDLEGG A</dc:title>
  <dc:subject>Mal for kontraktsdokumenter</dc:subject>
  <dc:creator>TJK</dc:creator>
  <cp:keywords/>
  <dc:description/>
  <cp:lastModifiedBy>Kristoffer Cyrille Nolin</cp:lastModifiedBy>
  <cp:revision>40</cp:revision>
  <cp:lastPrinted>1900-01-01T08:00:00Z</cp:lastPrinted>
  <dcterms:created xsi:type="dcterms:W3CDTF">2021-08-27T21:39:00Z</dcterms:created>
  <dcterms:modified xsi:type="dcterms:W3CDTF">2026-06-22T12:47:00Z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Order">
    <vt:r8>20500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